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25DA5" w14:textId="77777777" w:rsidR="00BC02B6" w:rsidRDefault="00BC02B6" w:rsidP="00BC0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GODSALVE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710F4420" w14:textId="77777777" w:rsidR="00BC02B6" w:rsidRPr="002D6BF3" w:rsidRDefault="00BC02B6" w:rsidP="00BC0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>, Hospital, Bootham, York.</w:t>
      </w:r>
    </w:p>
    <w:p w14:paraId="71B580E0" w14:textId="77777777" w:rsidR="00BC02B6" w:rsidRDefault="00BC02B6" w:rsidP="00BC02B6">
      <w:pPr>
        <w:pStyle w:val="NoSpacing"/>
        <w:rPr>
          <w:rFonts w:cs="Times New Roman"/>
          <w:szCs w:val="24"/>
        </w:rPr>
      </w:pPr>
    </w:p>
    <w:p w14:paraId="5B1DF7F3" w14:textId="77777777" w:rsidR="00BC02B6" w:rsidRDefault="00BC02B6" w:rsidP="00BC02B6">
      <w:pPr>
        <w:pStyle w:val="NoSpacing"/>
        <w:rPr>
          <w:rFonts w:cs="Times New Roman"/>
          <w:szCs w:val="24"/>
        </w:rPr>
      </w:pPr>
    </w:p>
    <w:p w14:paraId="27BE18BE" w14:textId="77777777" w:rsidR="00BC02B6" w:rsidRDefault="00BC02B6" w:rsidP="00BC0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42C80757" w14:textId="77777777" w:rsidR="00BC02B6" w:rsidRDefault="00BC02B6" w:rsidP="00BC0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0ECE780A" w14:textId="77777777" w:rsidR="00BC02B6" w:rsidRDefault="00BC02B6" w:rsidP="00BC0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p.2)</w:t>
      </w:r>
    </w:p>
    <w:p w14:paraId="21DFCC89" w14:textId="77777777" w:rsidR="00BC02B6" w:rsidRDefault="00BC02B6" w:rsidP="00BC02B6">
      <w:pPr>
        <w:pStyle w:val="NoSpacing"/>
        <w:rPr>
          <w:rFonts w:cs="Times New Roman"/>
          <w:szCs w:val="24"/>
        </w:rPr>
      </w:pPr>
    </w:p>
    <w:p w14:paraId="21B66064" w14:textId="77777777" w:rsidR="00BC02B6" w:rsidRDefault="00BC02B6" w:rsidP="00BC02B6">
      <w:pPr>
        <w:pStyle w:val="NoSpacing"/>
        <w:rPr>
          <w:rFonts w:cs="Times New Roman"/>
          <w:szCs w:val="24"/>
        </w:rPr>
      </w:pPr>
    </w:p>
    <w:p w14:paraId="6C9C8DC7" w14:textId="77777777" w:rsidR="00BC02B6" w:rsidRDefault="00BC02B6" w:rsidP="00BC0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2024</w:t>
      </w:r>
    </w:p>
    <w:p w14:paraId="4A466C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39753" w14:textId="77777777" w:rsidR="00BC02B6" w:rsidRDefault="00BC02B6" w:rsidP="009139A6">
      <w:r>
        <w:separator/>
      </w:r>
    </w:p>
  </w:endnote>
  <w:endnote w:type="continuationSeparator" w:id="0">
    <w:p w14:paraId="22E1DBEA" w14:textId="77777777" w:rsidR="00BC02B6" w:rsidRDefault="00BC02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508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B67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D86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79473C" w14:textId="77777777" w:rsidR="00BC02B6" w:rsidRDefault="00BC02B6" w:rsidP="009139A6">
      <w:r>
        <w:separator/>
      </w:r>
    </w:p>
  </w:footnote>
  <w:footnote w:type="continuationSeparator" w:id="0">
    <w:p w14:paraId="03E0A815" w14:textId="77777777" w:rsidR="00BC02B6" w:rsidRDefault="00BC02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DE6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57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A5E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2B6"/>
    <w:rsid w:val="000666E0"/>
    <w:rsid w:val="002510B7"/>
    <w:rsid w:val="00270799"/>
    <w:rsid w:val="005C130B"/>
    <w:rsid w:val="00826F5C"/>
    <w:rsid w:val="008C0C7C"/>
    <w:rsid w:val="009139A6"/>
    <w:rsid w:val="009411C2"/>
    <w:rsid w:val="009448BB"/>
    <w:rsid w:val="00947624"/>
    <w:rsid w:val="00A3176C"/>
    <w:rsid w:val="00AE65F8"/>
    <w:rsid w:val="00BA00AB"/>
    <w:rsid w:val="00BC02B6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A5E9A"/>
  <w15:chartTrackingRefBased/>
  <w15:docId w15:val="{EDD812C2-CD0B-4053-9818-652AA127C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2024-12-20T18:31:00Z</dcterms:created>
  <dcterms:modified xsi:type="dcterms:W3CDTF">2024-12-20T18:32:00Z</dcterms:modified>
</cp:coreProperties>
</file>